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85E3B" w14:textId="54DAE537" w:rsidR="00A93439" w:rsidRPr="00A93439" w:rsidRDefault="00D94D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3GPP TSG-SA WG6 Meeting #6</w:t>
      </w:r>
      <w:r w:rsidR="00A93439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ab/>
        <w:t>S6-25</w:t>
      </w:r>
      <w:r w:rsidR="0086655B">
        <w:rPr>
          <w:rFonts w:ascii="Arial" w:eastAsia="等线" w:hAnsi="Arial" w:cs="Arial"/>
          <w:b/>
          <w:lang w:eastAsia="zh-CN"/>
        </w:rPr>
        <w:t>4139</w:t>
      </w:r>
    </w:p>
    <w:p w14:paraId="5E86E1A6" w14:textId="40595ABC" w:rsidR="00CA4CA8" w:rsidRDefault="00A9343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93439">
        <w:rPr>
          <w:rFonts w:ascii="Arial" w:hAnsi="Arial" w:cs="Arial"/>
          <w:b/>
        </w:rPr>
        <w:t>Wuhan, P.R.China, 13th – 17th October 2025</w:t>
      </w:r>
      <w:r w:rsidR="00D94D0D">
        <w:rPr>
          <w:rFonts w:ascii="Arial" w:hAnsi="Arial" w:cs="Arial"/>
          <w:b/>
        </w:rPr>
        <w:tab/>
        <w:t>(revision of S6-25</w:t>
      </w:r>
      <w:r>
        <w:rPr>
          <w:rFonts w:ascii="Arial" w:eastAsia="宋体" w:hAnsi="Arial" w:cs="Arial"/>
          <w:b/>
          <w:lang w:val="en-US" w:eastAsia="zh-CN"/>
        </w:rPr>
        <w:t>xxxx</w:t>
      </w:r>
      <w:r w:rsidR="00D94D0D">
        <w:rPr>
          <w:rFonts w:ascii="Arial" w:hAnsi="Arial" w:cs="Arial"/>
          <w:b/>
        </w:rPr>
        <w:t>)</w:t>
      </w:r>
    </w:p>
    <w:p w14:paraId="778B7DA9" w14:textId="77777777" w:rsidR="00CA4CA8" w:rsidRDefault="00CA4CA8">
      <w:pPr>
        <w:rPr>
          <w:rFonts w:ascii="Arial" w:hAnsi="Arial" w:cs="Arial"/>
        </w:rPr>
      </w:pPr>
    </w:p>
    <w:p w14:paraId="3D60ACDD" w14:textId="77777777" w:rsidR="00CA4CA8" w:rsidRDefault="00D94D0D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51AC1" w:rsidRPr="00E51AC1">
        <w:rPr>
          <w:rFonts w:ascii="Arial" w:hAnsi="Arial" w:cs="Arial"/>
          <w:b/>
          <w:sz w:val="22"/>
          <w:szCs w:val="22"/>
          <w:lang w:val="en-US" w:eastAsia="zh-CN"/>
        </w:rPr>
        <w:t>LS on security of generic IOPS 3GPP system</w:t>
      </w:r>
    </w:p>
    <w:p w14:paraId="40D4667D" w14:textId="77777777" w:rsidR="00CA4CA8" w:rsidRDefault="00D94D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n/a  </w:t>
      </w:r>
    </w:p>
    <w:p w14:paraId="2F6C98D6" w14:textId="77777777" w:rsidR="00CA4CA8" w:rsidRDefault="00D94D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3GPP Rel-</w:t>
      </w:r>
      <w:r w:rsidR="00E51AC1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743011E5" w14:textId="77777777" w:rsidR="00CA4CA8" w:rsidRDefault="00D94D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51AC1" w:rsidRPr="00CF71EC">
        <w:rPr>
          <w:rFonts w:ascii="Arial" w:hAnsi="Arial" w:cs="Arial"/>
          <w:b/>
          <w:bCs/>
        </w:rPr>
        <w:t>Generic_IOPS</w:t>
      </w:r>
    </w:p>
    <w:p w14:paraId="732B7B52" w14:textId="77777777" w:rsidR="00CA4CA8" w:rsidRDefault="00CA4CA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26DFD0" w14:textId="77777777" w:rsidR="00CA4CA8" w:rsidRDefault="00D94D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3GPP TSG SA WG6</w:t>
      </w:r>
    </w:p>
    <w:p w14:paraId="7C652578" w14:textId="77777777" w:rsidR="00CA4CA8" w:rsidRDefault="00D94D0D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TSG SA WG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3</w:t>
      </w:r>
    </w:p>
    <w:p w14:paraId="4F5B76E9" w14:textId="77777777" w:rsidR="00CA4CA8" w:rsidRDefault="00D94D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n/a</w:t>
      </w:r>
    </w:p>
    <w:bookmarkEnd w:id="5"/>
    <w:bookmarkEnd w:id="6"/>
    <w:p w14:paraId="02EDAE7A" w14:textId="77777777" w:rsidR="00CA4CA8" w:rsidRDefault="00CA4CA8">
      <w:pPr>
        <w:spacing w:after="60"/>
        <w:ind w:left="1985" w:hanging="1985"/>
        <w:rPr>
          <w:rFonts w:ascii="Arial" w:hAnsi="Arial" w:cs="Arial"/>
          <w:bCs/>
        </w:rPr>
      </w:pPr>
    </w:p>
    <w:p w14:paraId="734B2C06" w14:textId="77777777" w:rsidR="00CA4CA8" w:rsidRDefault="00D94D0D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51AC1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Cuili Ge</w:t>
      </w:r>
    </w:p>
    <w:p w14:paraId="25E4DABE" w14:textId="77777777" w:rsidR="00CA4CA8" w:rsidRDefault="00D94D0D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1AC1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gecuili@huawei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.com</w:t>
      </w:r>
    </w:p>
    <w:p w14:paraId="57A87F77" w14:textId="77777777" w:rsidR="00CA4CA8" w:rsidRPr="00E51AC1" w:rsidRDefault="00CA4C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762EED44" w14:textId="77777777" w:rsidR="00CA4CA8" w:rsidRDefault="00D94D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1513F45" w14:textId="77777777" w:rsidR="00CA4CA8" w:rsidRDefault="00CA4CA8">
      <w:pPr>
        <w:spacing w:after="60"/>
        <w:ind w:left="1985" w:hanging="1985"/>
        <w:rPr>
          <w:rFonts w:ascii="Arial" w:hAnsi="Arial" w:cs="Arial"/>
          <w:b/>
        </w:rPr>
      </w:pPr>
    </w:p>
    <w:p w14:paraId="24F4ED65" w14:textId="77777777" w:rsidR="00CA4CA8" w:rsidRDefault="00D94D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n/a</w:t>
      </w:r>
    </w:p>
    <w:p w14:paraId="6343FF6D" w14:textId="77777777" w:rsidR="00CA4CA8" w:rsidRDefault="00CA4CA8">
      <w:pPr>
        <w:spacing w:after="60"/>
        <w:ind w:left="1985" w:hanging="1985"/>
        <w:rPr>
          <w:rFonts w:ascii="Arial" w:hAnsi="Arial" w:cs="Arial"/>
          <w:bCs/>
        </w:rPr>
      </w:pPr>
    </w:p>
    <w:p w14:paraId="42AAE5BB" w14:textId="77777777" w:rsidR="00CA4CA8" w:rsidRDefault="00D94D0D">
      <w:pPr>
        <w:pStyle w:val="1"/>
      </w:pPr>
      <w:r>
        <w:t>1</w:t>
      </w:r>
      <w:r>
        <w:tab/>
        <w:t>Overall description</w:t>
      </w:r>
    </w:p>
    <w:p w14:paraId="313C1319" w14:textId="5F03DA56" w:rsidR="00CA4CA8" w:rsidRDefault="00D94D0D">
      <w:pPr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SA6 </w:t>
      </w:r>
      <w:r w:rsidR="00E51AC1">
        <w:rPr>
          <w:rFonts w:ascii="Arial" w:eastAsia="宋体" w:hAnsi="Arial" w:cs="Arial"/>
          <w:lang w:val="en-US" w:eastAsia="zh-CN"/>
        </w:rPr>
        <w:t>has defined a generic application layer mechanism</w:t>
      </w:r>
      <w:r w:rsidR="00FD2407">
        <w:rPr>
          <w:rFonts w:ascii="Arial" w:eastAsia="宋体" w:hAnsi="Arial" w:cs="Arial"/>
          <w:lang w:val="en-US" w:eastAsia="zh-CN"/>
        </w:rPr>
        <w:t xml:space="preserve"> in Rel-19. It </w:t>
      </w:r>
      <w:r w:rsidR="00E51AC1">
        <w:rPr>
          <w:rFonts w:ascii="Arial" w:eastAsia="宋体" w:hAnsi="Arial" w:cs="Arial"/>
          <w:lang w:val="en-US" w:eastAsia="zh-CN"/>
        </w:rPr>
        <w:t xml:space="preserve">is based on </w:t>
      </w:r>
      <w:r w:rsidR="00A93439">
        <w:rPr>
          <w:rFonts w:ascii="Arial" w:eastAsia="宋体" w:hAnsi="Arial" w:cs="Arial"/>
          <w:lang w:val="en-US" w:eastAsia="zh-CN"/>
        </w:rPr>
        <w:t>a</w:t>
      </w:r>
      <w:r w:rsidR="00E51AC1">
        <w:rPr>
          <w:rFonts w:ascii="Arial" w:eastAsia="宋体" w:hAnsi="Arial" w:cs="Arial"/>
          <w:lang w:val="en-US" w:eastAsia="zh-CN"/>
        </w:rPr>
        <w:t xml:space="preserve"> IOPS 3GPP system</w:t>
      </w:r>
      <w:r w:rsidR="00A93439">
        <w:rPr>
          <w:rFonts w:ascii="Arial" w:eastAsia="宋体" w:hAnsi="Arial" w:cs="Arial"/>
          <w:lang w:val="en-US" w:eastAsia="zh-CN"/>
        </w:rPr>
        <w:t xml:space="preserve"> (i.e., </w:t>
      </w:r>
      <w:r w:rsidR="00A93439" w:rsidRPr="00FD2407">
        <w:rPr>
          <w:rFonts w:ascii="Arial" w:eastAsia="宋体" w:hAnsi="Arial" w:cs="Arial"/>
          <w:lang w:val="en-US" w:eastAsia="zh-CN"/>
        </w:rPr>
        <w:t>composed of</w:t>
      </w:r>
      <w:r w:rsidR="00A93439">
        <w:rPr>
          <w:rFonts w:ascii="Arial" w:eastAsia="宋体" w:hAnsi="Arial" w:cs="Arial"/>
          <w:lang w:val="en-US" w:eastAsia="zh-CN"/>
        </w:rPr>
        <w:t xml:space="preserve"> </w:t>
      </w:r>
      <w:r w:rsidR="00A93439" w:rsidRPr="00FD2407">
        <w:rPr>
          <w:rFonts w:ascii="Arial" w:eastAsia="宋体" w:hAnsi="Arial" w:cs="Arial"/>
          <w:lang w:val="en-US" w:eastAsia="zh-CN"/>
        </w:rPr>
        <w:t>isolated IOPS-capable base station and local core network</w:t>
      </w:r>
      <w:r w:rsidR="00A93439">
        <w:rPr>
          <w:rFonts w:ascii="Arial" w:eastAsia="宋体" w:hAnsi="Arial" w:cs="Arial"/>
          <w:lang w:val="en-US" w:eastAsia="zh-CN"/>
        </w:rPr>
        <w:t>)</w:t>
      </w:r>
      <w:r w:rsidR="00593509">
        <w:rPr>
          <w:rFonts w:ascii="Arial" w:eastAsia="宋体" w:hAnsi="Arial" w:cs="Arial"/>
          <w:lang w:val="en-US" w:eastAsia="zh-CN"/>
        </w:rPr>
        <w:t xml:space="preserve"> as defined in clause 9.2.2 of 3GPP TS 23.180, </w:t>
      </w:r>
      <w:r w:rsidR="00FD2407">
        <w:rPr>
          <w:rFonts w:ascii="Arial" w:eastAsia="宋体" w:hAnsi="Arial" w:cs="Arial"/>
          <w:lang w:val="en-US" w:eastAsia="zh-CN"/>
        </w:rPr>
        <w:t xml:space="preserve">which is </w:t>
      </w:r>
      <w:r w:rsidR="00593509">
        <w:rPr>
          <w:rFonts w:ascii="Arial" w:eastAsia="宋体" w:hAnsi="Arial" w:cs="Arial"/>
          <w:lang w:val="en-US" w:eastAsia="zh-CN"/>
        </w:rPr>
        <w:t>applicable for both 4G and 5G and</w:t>
      </w:r>
      <w:r w:rsidR="00E51AC1">
        <w:rPr>
          <w:rFonts w:ascii="Arial" w:eastAsia="宋体" w:hAnsi="Arial" w:cs="Arial"/>
          <w:lang w:val="en-US" w:eastAsia="zh-CN"/>
        </w:rPr>
        <w:t>.</w:t>
      </w:r>
      <w:r w:rsidR="00FD2407">
        <w:rPr>
          <w:rFonts w:ascii="Arial" w:eastAsia="宋体" w:hAnsi="Arial" w:cs="Arial"/>
          <w:lang w:val="en-US" w:eastAsia="zh-CN"/>
        </w:rPr>
        <w:t xml:space="preserve"> Such IOPS 3GPP system</w:t>
      </w:r>
      <w:r w:rsidR="00A93439">
        <w:rPr>
          <w:rFonts w:ascii="Arial" w:eastAsia="宋体" w:hAnsi="Arial" w:cs="Arial"/>
          <w:lang w:val="en-US" w:eastAsia="zh-CN"/>
        </w:rPr>
        <w:t xml:space="preserve"> is a generic deployment and implementation of addressing the IOPS case</w:t>
      </w:r>
      <w:r w:rsidR="00917215">
        <w:rPr>
          <w:rFonts w:ascii="Arial" w:eastAsia="宋体" w:hAnsi="Arial" w:cs="Arial"/>
          <w:lang w:val="en-US" w:eastAsia="zh-CN"/>
        </w:rPr>
        <w:t>.</w:t>
      </w:r>
    </w:p>
    <w:p w14:paraId="68B56997" w14:textId="77777777" w:rsidR="00CA4CA8" w:rsidRDefault="00FD2407">
      <w:pPr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SA6 would like to ask SA3:</w:t>
      </w:r>
      <w:r w:rsidR="00D94D0D">
        <w:rPr>
          <w:rFonts w:ascii="Arial" w:eastAsia="宋体" w:hAnsi="Arial" w:cs="Arial"/>
          <w:lang w:val="en-US" w:eastAsia="zh-CN"/>
        </w:rPr>
        <w:t xml:space="preserve"> </w:t>
      </w:r>
    </w:p>
    <w:p w14:paraId="12A0B8F3" w14:textId="2ADA9531" w:rsidR="00CA4CA8" w:rsidRDefault="00D94D0D">
      <w:pPr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b/>
          <w:bCs/>
          <w:lang w:val="en-US" w:eastAsia="zh-CN"/>
        </w:rPr>
        <w:t xml:space="preserve">Question </w:t>
      </w:r>
      <w:r>
        <w:rPr>
          <w:rFonts w:ascii="Arial" w:eastAsia="宋体" w:hAnsi="Arial" w:cs="Arial"/>
          <w:b/>
          <w:bCs/>
          <w:lang w:val="en-US" w:eastAsia="zh-CN"/>
        </w:rPr>
        <w:t>1:</w:t>
      </w:r>
      <w:r w:rsidR="00917215">
        <w:rPr>
          <w:rFonts w:ascii="Arial" w:eastAsia="宋体" w:hAnsi="Arial" w:cs="Arial"/>
          <w:b/>
          <w:bCs/>
          <w:lang w:val="en-US" w:eastAsia="zh-CN"/>
        </w:rPr>
        <w:t xml:space="preserve"> </w:t>
      </w:r>
      <w:r w:rsidR="008C79ED" w:rsidRPr="008C79ED">
        <w:rPr>
          <w:rFonts w:ascii="Arial" w:eastAsia="宋体" w:hAnsi="Arial" w:cs="Arial" w:hint="eastAsia"/>
          <w:lang w:val="en-US" w:eastAsia="zh-CN"/>
        </w:rPr>
        <w:t>I</w:t>
      </w:r>
      <w:r w:rsidR="008C79ED" w:rsidRPr="008C79ED">
        <w:rPr>
          <w:rFonts w:ascii="Arial" w:eastAsia="宋体" w:hAnsi="Arial" w:cs="Arial"/>
          <w:lang w:val="en-US" w:eastAsia="zh-CN"/>
        </w:rPr>
        <w:t xml:space="preserve">s there any existing security </w:t>
      </w:r>
      <w:r w:rsidR="00A93439">
        <w:rPr>
          <w:rFonts w:ascii="Arial" w:eastAsia="宋体" w:hAnsi="Arial" w:cs="Arial"/>
          <w:lang w:val="en-US" w:eastAsia="zh-CN"/>
        </w:rPr>
        <w:t xml:space="preserve">mechanism </w:t>
      </w:r>
      <w:r w:rsidR="008C79ED" w:rsidRPr="008C79ED">
        <w:rPr>
          <w:rFonts w:ascii="Arial" w:eastAsia="宋体" w:hAnsi="Arial" w:cs="Arial"/>
          <w:lang w:val="en-US" w:eastAsia="zh-CN"/>
        </w:rPr>
        <w:t xml:space="preserve">can </w:t>
      </w:r>
      <w:r w:rsidR="008C79ED">
        <w:rPr>
          <w:rFonts w:ascii="Arial" w:eastAsia="宋体" w:hAnsi="Arial" w:cs="Arial"/>
          <w:lang w:val="en-US" w:eastAsia="zh-CN"/>
        </w:rPr>
        <w:t xml:space="preserve">secure </w:t>
      </w:r>
      <w:r w:rsidR="008C79ED" w:rsidRPr="008C79ED">
        <w:rPr>
          <w:rFonts w:ascii="Arial" w:eastAsia="宋体" w:hAnsi="Arial" w:cs="Arial"/>
          <w:lang w:val="en-US" w:eastAsia="zh-CN"/>
        </w:rPr>
        <w:t xml:space="preserve">the </w:t>
      </w:r>
      <w:r w:rsidR="00917215" w:rsidRPr="00A93439">
        <w:rPr>
          <w:rFonts w:ascii="Arial" w:eastAsia="宋体" w:hAnsi="Arial" w:cs="Arial"/>
          <w:lang w:val="en-US" w:eastAsia="zh-CN"/>
        </w:rPr>
        <w:t>IOPS 3GPP system</w:t>
      </w:r>
      <w:r w:rsidR="00917215">
        <w:rPr>
          <w:rFonts w:ascii="Arial" w:eastAsia="宋体" w:hAnsi="Arial" w:cs="Arial"/>
          <w:lang w:val="en-US" w:eastAsia="zh-CN"/>
        </w:rPr>
        <w:t xml:space="preserve"> defined in clause 9.2.2 of 3GPP TS 23.180?</w:t>
      </w:r>
    </w:p>
    <w:p w14:paraId="3AE3F5C1" w14:textId="31B986A4" w:rsidR="00CA4CA8" w:rsidRDefault="00D94D0D">
      <w:pPr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b/>
          <w:bCs/>
          <w:lang w:val="en-US" w:eastAsia="zh-CN"/>
        </w:rPr>
        <w:t xml:space="preserve">Question </w:t>
      </w:r>
      <w:r>
        <w:rPr>
          <w:rFonts w:ascii="Arial" w:eastAsia="宋体" w:hAnsi="Arial" w:cs="Arial"/>
          <w:b/>
          <w:bCs/>
          <w:lang w:val="en-US" w:eastAsia="zh-CN"/>
        </w:rPr>
        <w:t xml:space="preserve">2: </w:t>
      </w:r>
      <w:r w:rsidR="002E2ACB">
        <w:rPr>
          <w:rFonts w:ascii="Arial" w:eastAsia="宋体" w:hAnsi="Arial" w:cs="Arial"/>
          <w:lang w:val="en-US" w:eastAsia="zh-CN"/>
        </w:rPr>
        <w:t xml:space="preserve">If the answer is yes, could SA3 provide the reference? </w:t>
      </w:r>
      <w:r w:rsidR="008C79ED">
        <w:rPr>
          <w:rFonts w:ascii="Arial" w:eastAsia="宋体" w:hAnsi="Arial" w:cs="Arial"/>
          <w:lang w:val="en-US" w:eastAsia="zh-CN"/>
        </w:rPr>
        <w:t>I</w:t>
      </w:r>
      <w:r w:rsidR="00917215">
        <w:rPr>
          <w:rFonts w:ascii="Arial" w:eastAsia="宋体" w:hAnsi="Arial" w:cs="Arial"/>
          <w:lang w:val="en-US" w:eastAsia="zh-CN"/>
        </w:rPr>
        <w:t xml:space="preserve">f the answer is no, will SA3 develop new security </w:t>
      </w:r>
      <w:r w:rsidR="00A93439">
        <w:rPr>
          <w:rFonts w:ascii="Arial" w:eastAsia="宋体" w:hAnsi="Arial" w:cs="Arial"/>
          <w:lang w:val="en-US" w:eastAsia="zh-CN"/>
        </w:rPr>
        <w:t xml:space="preserve">mechanism </w:t>
      </w:r>
      <w:r w:rsidR="00917215">
        <w:rPr>
          <w:rFonts w:ascii="Arial" w:eastAsia="宋体" w:hAnsi="Arial" w:cs="Arial"/>
          <w:lang w:val="en-US" w:eastAsia="zh-CN"/>
        </w:rPr>
        <w:t>for IOPS 3GPP system defined in clause 9.2.2 of 3GPP TS 23.180?</w:t>
      </w:r>
    </w:p>
    <w:p w14:paraId="5657BEC9" w14:textId="77777777" w:rsidR="00CA4CA8" w:rsidRDefault="00D94D0D">
      <w:pPr>
        <w:pStyle w:val="1"/>
      </w:pPr>
      <w:r>
        <w:t>2</w:t>
      </w:r>
      <w:r>
        <w:tab/>
        <w:t>Actions</w:t>
      </w:r>
    </w:p>
    <w:p w14:paraId="7F3EFE68" w14:textId="77777777" w:rsidR="00CA4CA8" w:rsidRDefault="00D94D0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>
        <w:rPr>
          <w:rFonts w:ascii="Arial" w:eastAsia="宋体" w:hAnsi="Arial" w:cs="Arial" w:hint="eastAsia"/>
          <w:b/>
          <w:lang w:val="en-US" w:eastAsia="zh-CN"/>
        </w:rPr>
        <w:t>3</w:t>
      </w:r>
      <w:r>
        <w:rPr>
          <w:rFonts w:ascii="Arial" w:hAnsi="Arial" w:cs="Arial"/>
          <w:b/>
        </w:rPr>
        <w:t>:</w:t>
      </w:r>
    </w:p>
    <w:p w14:paraId="2EB2D05F" w14:textId="77777777" w:rsidR="00CA4CA8" w:rsidRDefault="00D94D0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SA6 kindly asks SA</w:t>
      </w:r>
      <w:r>
        <w:rPr>
          <w:rFonts w:ascii="Arial" w:eastAsia="宋体" w:hAnsi="Arial" w:cs="Arial" w:hint="eastAsia"/>
          <w:lang w:val="en-US" w:eastAsia="zh-CN"/>
        </w:rPr>
        <w:t>3</w:t>
      </w:r>
      <w:r>
        <w:rPr>
          <w:rFonts w:ascii="Arial" w:hAnsi="Arial" w:cs="Arial" w:hint="eastAsia"/>
        </w:rPr>
        <w:t xml:space="preserve"> to answer the above question</w:t>
      </w:r>
      <w:r>
        <w:rPr>
          <w:rFonts w:ascii="Arial" w:hAnsi="Arial" w:cs="Arial"/>
        </w:rPr>
        <w:t>s</w:t>
      </w:r>
      <w:r>
        <w:rPr>
          <w:rFonts w:ascii="Arial" w:hAnsi="Arial" w:cs="Arial" w:hint="eastAsia"/>
        </w:rPr>
        <w:t>.</w:t>
      </w:r>
    </w:p>
    <w:p w14:paraId="1CF09844" w14:textId="77777777" w:rsidR="00CA4CA8" w:rsidRDefault="00CA4CA8">
      <w:pPr>
        <w:spacing w:after="120"/>
        <w:ind w:left="993" w:hanging="993"/>
        <w:rPr>
          <w:rFonts w:ascii="Arial" w:hAnsi="Arial" w:cs="Arial"/>
        </w:rPr>
      </w:pPr>
    </w:p>
    <w:p w14:paraId="550E34AE" w14:textId="77777777" w:rsidR="00CA4CA8" w:rsidRDefault="00D94D0D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1D07D818" w14:textId="03D0175E" w:rsidR="00CA4CA8" w:rsidRDefault="00D94D0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SA6#70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November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p w14:paraId="622149C8" w14:textId="30081314" w:rsidR="002C706B" w:rsidRDefault="002C706B" w:rsidP="002C706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09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IN, IN</w:t>
      </w:r>
    </w:p>
    <w:p w14:paraId="611D26F2" w14:textId="77777777" w:rsidR="002C706B" w:rsidRDefault="002C706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C706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A9E2E" w14:textId="77777777" w:rsidR="00A46D27" w:rsidRDefault="00A46D27">
      <w:pPr>
        <w:spacing w:after="0"/>
      </w:pPr>
      <w:r>
        <w:separator/>
      </w:r>
    </w:p>
  </w:endnote>
  <w:endnote w:type="continuationSeparator" w:id="0">
    <w:p w14:paraId="14FAC781" w14:textId="77777777" w:rsidR="00A46D27" w:rsidRDefault="00A46D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15C8A" w14:textId="77777777" w:rsidR="00A46D27" w:rsidRDefault="00A46D27">
      <w:pPr>
        <w:spacing w:after="0"/>
      </w:pPr>
      <w:r>
        <w:separator/>
      </w:r>
    </w:p>
  </w:footnote>
  <w:footnote w:type="continuationSeparator" w:id="0">
    <w:p w14:paraId="6CED0382" w14:textId="77777777" w:rsidR="00A46D27" w:rsidRDefault="00A46D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0D55"/>
    <w:rsid w:val="00022E66"/>
    <w:rsid w:val="00022F0B"/>
    <w:rsid w:val="00046F08"/>
    <w:rsid w:val="0005019A"/>
    <w:rsid w:val="00055687"/>
    <w:rsid w:val="0007012F"/>
    <w:rsid w:val="00083D8C"/>
    <w:rsid w:val="00095BC2"/>
    <w:rsid w:val="000A7D81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C706B"/>
    <w:rsid w:val="002D3FE2"/>
    <w:rsid w:val="002D7A94"/>
    <w:rsid w:val="002E2551"/>
    <w:rsid w:val="002E2ACB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3E67EC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3509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270BB"/>
    <w:rsid w:val="00733541"/>
    <w:rsid w:val="00751816"/>
    <w:rsid w:val="00754BD1"/>
    <w:rsid w:val="00760F9A"/>
    <w:rsid w:val="007673D1"/>
    <w:rsid w:val="00774C5F"/>
    <w:rsid w:val="007757CC"/>
    <w:rsid w:val="00787EE3"/>
    <w:rsid w:val="007900AF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8034ED"/>
    <w:rsid w:val="008172CF"/>
    <w:rsid w:val="00823B5B"/>
    <w:rsid w:val="00827315"/>
    <w:rsid w:val="0083508E"/>
    <w:rsid w:val="008403F9"/>
    <w:rsid w:val="0085006E"/>
    <w:rsid w:val="008548A0"/>
    <w:rsid w:val="00855948"/>
    <w:rsid w:val="0086655B"/>
    <w:rsid w:val="00867A71"/>
    <w:rsid w:val="00870C52"/>
    <w:rsid w:val="00870CEF"/>
    <w:rsid w:val="008779F8"/>
    <w:rsid w:val="008818BC"/>
    <w:rsid w:val="00885739"/>
    <w:rsid w:val="00886FBF"/>
    <w:rsid w:val="00891186"/>
    <w:rsid w:val="00897789"/>
    <w:rsid w:val="008A3FB4"/>
    <w:rsid w:val="008A6B62"/>
    <w:rsid w:val="008A7917"/>
    <w:rsid w:val="008B5D0F"/>
    <w:rsid w:val="008C617A"/>
    <w:rsid w:val="008C79ED"/>
    <w:rsid w:val="008D772F"/>
    <w:rsid w:val="00917215"/>
    <w:rsid w:val="00924E0E"/>
    <w:rsid w:val="00927466"/>
    <w:rsid w:val="00927D29"/>
    <w:rsid w:val="0093503F"/>
    <w:rsid w:val="00941C0F"/>
    <w:rsid w:val="00947FBF"/>
    <w:rsid w:val="00951946"/>
    <w:rsid w:val="00953874"/>
    <w:rsid w:val="00956123"/>
    <w:rsid w:val="00970532"/>
    <w:rsid w:val="009719CF"/>
    <w:rsid w:val="009826BD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46D27"/>
    <w:rsid w:val="00A71544"/>
    <w:rsid w:val="00A93439"/>
    <w:rsid w:val="00A974B4"/>
    <w:rsid w:val="00AC04A0"/>
    <w:rsid w:val="00AC52A1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55A0"/>
    <w:rsid w:val="00B659F2"/>
    <w:rsid w:val="00B6653C"/>
    <w:rsid w:val="00B712A6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A4CA8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53507"/>
    <w:rsid w:val="00D62A0E"/>
    <w:rsid w:val="00D856BD"/>
    <w:rsid w:val="00D94D0D"/>
    <w:rsid w:val="00DA3232"/>
    <w:rsid w:val="00DB3EF0"/>
    <w:rsid w:val="00DC3A73"/>
    <w:rsid w:val="00DC6D91"/>
    <w:rsid w:val="00DE30A2"/>
    <w:rsid w:val="00DE3DA8"/>
    <w:rsid w:val="00DE4BBC"/>
    <w:rsid w:val="00E256CF"/>
    <w:rsid w:val="00E351BB"/>
    <w:rsid w:val="00E46D45"/>
    <w:rsid w:val="00E47597"/>
    <w:rsid w:val="00E51AC1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C7798"/>
    <w:rsid w:val="00FD2407"/>
    <w:rsid w:val="00FD37F1"/>
    <w:rsid w:val="00FE689A"/>
    <w:rsid w:val="00FF1111"/>
    <w:rsid w:val="00FF2C41"/>
    <w:rsid w:val="00FF3A0B"/>
    <w:rsid w:val="01541451"/>
    <w:rsid w:val="03882E57"/>
    <w:rsid w:val="03E76C87"/>
    <w:rsid w:val="0A1D7EA8"/>
    <w:rsid w:val="0B8D1E03"/>
    <w:rsid w:val="0C444E6A"/>
    <w:rsid w:val="0C613FA1"/>
    <w:rsid w:val="0CC64583"/>
    <w:rsid w:val="0DF61620"/>
    <w:rsid w:val="0EB14B2C"/>
    <w:rsid w:val="10571DAD"/>
    <w:rsid w:val="113F0B41"/>
    <w:rsid w:val="145108B5"/>
    <w:rsid w:val="16471C1C"/>
    <w:rsid w:val="17987CFE"/>
    <w:rsid w:val="18232427"/>
    <w:rsid w:val="192E4D37"/>
    <w:rsid w:val="1A2577BE"/>
    <w:rsid w:val="1EAC2360"/>
    <w:rsid w:val="1EB013BE"/>
    <w:rsid w:val="204236FB"/>
    <w:rsid w:val="22BB4A0D"/>
    <w:rsid w:val="246B10FD"/>
    <w:rsid w:val="24A03FA5"/>
    <w:rsid w:val="24D91E5B"/>
    <w:rsid w:val="2BC74CE2"/>
    <w:rsid w:val="2F471420"/>
    <w:rsid w:val="30605B09"/>
    <w:rsid w:val="30EE08BF"/>
    <w:rsid w:val="33584C40"/>
    <w:rsid w:val="37591D5A"/>
    <w:rsid w:val="37B20750"/>
    <w:rsid w:val="37C6023E"/>
    <w:rsid w:val="39C421D4"/>
    <w:rsid w:val="3D741234"/>
    <w:rsid w:val="3D974171"/>
    <w:rsid w:val="3EB536D4"/>
    <w:rsid w:val="414C1CB1"/>
    <w:rsid w:val="41891B15"/>
    <w:rsid w:val="42E020C7"/>
    <w:rsid w:val="441F71D0"/>
    <w:rsid w:val="453D5CB1"/>
    <w:rsid w:val="45416D7E"/>
    <w:rsid w:val="45B34CFB"/>
    <w:rsid w:val="47613705"/>
    <w:rsid w:val="48CA7B79"/>
    <w:rsid w:val="4AD102CE"/>
    <w:rsid w:val="4C630C3A"/>
    <w:rsid w:val="4C930ABA"/>
    <w:rsid w:val="4D4E7696"/>
    <w:rsid w:val="4E4E3A88"/>
    <w:rsid w:val="4EBE361C"/>
    <w:rsid w:val="4ED676B8"/>
    <w:rsid w:val="4EE956C3"/>
    <w:rsid w:val="50716043"/>
    <w:rsid w:val="50E0273C"/>
    <w:rsid w:val="529221EB"/>
    <w:rsid w:val="599E0097"/>
    <w:rsid w:val="59AF0332"/>
    <w:rsid w:val="5D433D01"/>
    <w:rsid w:val="611D45F4"/>
    <w:rsid w:val="65A3544F"/>
    <w:rsid w:val="67CB005C"/>
    <w:rsid w:val="6958125A"/>
    <w:rsid w:val="6BF419AB"/>
    <w:rsid w:val="6CE0240E"/>
    <w:rsid w:val="6D6E0D1C"/>
    <w:rsid w:val="74065DF8"/>
    <w:rsid w:val="746E0A10"/>
    <w:rsid w:val="77E116BC"/>
    <w:rsid w:val="7C155151"/>
    <w:rsid w:val="7CF1528D"/>
    <w:rsid w:val="7EF1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18444A"/>
  <w15:docId w15:val="{3693D461-6BA4-4950-8F3F-12A39D29B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3">
    <w:name w:val="page number"/>
    <w:basedOn w:val="a0"/>
    <w:semiHidden/>
    <w:qFormat/>
  </w:style>
  <w:style w:type="character" w:styleId="af4">
    <w:name w:val="Emphasis"/>
    <w:basedOn w:val="a0"/>
    <w:uiPriority w:val="20"/>
    <w:qFormat/>
    <w:rPr>
      <w:i/>
      <w:iCs/>
    </w:rPr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8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4">
    <w:name w:val="??? 2"/>
    <w:basedOn w:val="af8"/>
    <w:next w:val="af8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f9">
    <w:name w:val="List Paragraph"/>
    <w:basedOn w:val="a"/>
    <w:uiPriority w:val="34"/>
    <w:qFormat/>
    <w:pPr>
      <w:spacing w:after="0"/>
      <w:ind w:left="720"/>
      <w:contextualSpacing/>
    </w:pPr>
    <w:rPr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7">
    <w:name w:val="批注文字 字符"/>
    <w:basedOn w:val="a0"/>
    <w:link w:val="a6"/>
    <w:semiHidden/>
    <w:qFormat/>
    <w:rPr>
      <w:rFonts w:ascii="Arial" w:hAnsi="Arial"/>
      <w:lang w:val="en-GB" w:eastAsia="en-GB" w:bidi="ar-SA"/>
    </w:rPr>
  </w:style>
  <w:style w:type="character" w:customStyle="1" w:styleId="af2">
    <w:name w:val="批注主题 字符"/>
    <w:basedOn w:val="a7"/>
    <w:link w:val="af1"/>
    <w:uiPriority w:val="99"/>
    <w:semiHidden/>
    <w:qFormat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Pr>
      <w:lang w:val="en-GB" w:eastAsia="en-GB" w:bidi="ar-SA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212</Words>
  <Characters>1215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huawei_user</cp:lastModifiedBy>
  <cp:revision>18</cp:revision>
  <cp:lastPrinted>2002-04-23T07:10:00Z</cp:lastPrinted>
  <dcterms:created xsi:type="dcterms:W3CDTF">2025-08-14T18:49:00Z</dcterms:created>
  <dcterms:modified xsi:type="dcterms:W3CDTF">2025-10-04T10:15:00Z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2052-12.8.2.21549</vt:lpwstr>
  </property>
  <property fmtid="{D5CDD505-2E9C-101B-9397-08002B2CF9AE}" pid="4" name="ICV">
    <vt:lpwstr>4F336D92A50C4D16867C24EB5FAAECDA_13</vt:lpwstr>
  </property>
</Properties>
</file>